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8749" w14:textId="1EA41102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color w:val="FF0000"/>
          <w:szCs w:val="24"/>
        </w:rPr>
      </w:pPr>
      <w:r w:rsidRPr="00D713A1">
        <w:rPr>
          <w:rFonts w:asciiTheme="minorHAnsi" w:hAnsiTheme="minorHAnsi" w:hint="eastAsia"/>
          <w:noProof/>
          <w:sz w:val="18"/>
          <w:lang w:val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DB41F" w14:textId="77777777" w:rsidR="00D713A1" w:rsidRPr="00D713A1" w:rsidRDefault="00D713A1" w:rsidP="00D713A1">
                            <w:pPr>
                              <w:jc w:val="center"/>
                            </w:pPr>
                          </w:p>
                          <w:p w14:paraId="6E43BC96" w14:textId="77777777" w:rsidR="00D713A1" w:rsidRPr="00D713A1" w:rsidRDefault="00D713A1" w:rsidP="00D713A1">
                            <w:pPr>
                              <w:jc w:val="center"/>
                            </w:pPr>
                          </w:p>
                          <w:p w14:paraId="37A6B097" w14:textId="77777777" w:rsidR="00D713A1" w:rsidRPr="00D713A1" w:rsidRDefault="00D713A1" w:rsidP="00D713A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713A1">
                              <w:rPr>
                                <w:rFonts w:hint="eastAsia"/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38DB41F" w14:textId="77777777" w:rsidR="00D713A1" w:rsidRPr="00D713A1" w:rsidRDefault="00D713A1" w:rsidP="00D713A1">
                      <w:pPr>
                        <w:jc w:val="center"/>
                      </w:pPr>
                    </w:p>
                    <w:p w14:paraId="6E43BC96" w14:textId="77777777" w:rsidR="00D713A1" w:rsidRPr="00D713A1" w:rsidRDefault="00D713A1" w:rsidP="00D713A1">
                      <w:pPr>
                        <w:jc w:val="center"/>
                      </w:pPr>
                    </w:p>
                    <w:p w14:paraId="37A6B097" w14:textId="77777777" w:rsidR="00D713A1" w:rsidRPr="00D713A1" w:rsidRDefault="00D713A1" w:rsidP="00D713A1">
                      <w:pPr>
                        <w:jc w:val="center"/>
                        <w:rPr>
                          <w:color w:val="FF0000"/>
                        </w:rPr>
                      </w:pPr>
                      <w:r w:rsidRPr="00D713A1">
                        <w:rPr>
                          <w:rFonts w:hint="eastAsia"/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D713A1">
        <w:rPr>
          <w:rFonts w:asciiTheme="minorHAnsi" w:hAnsiTheme="minorHAnsi" w:hint="eastAsia"/>
        </w:rPr>
        <w:t>您的参考编号：</w: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begin"/>
      </w:r>
      <w:r w:rsidRPr="00D713A1">
        <w:rPr>
          <w:rFonts w:asciiTheme="minorHAnsi" w:hAnsiTheme="minorHAnsi" w:hint="eastAsia"/>
          <w:color w:val="FF0000"/>
          <w:highlight w:val="yellow"/>
        </w:rPr>
        <w:instrText xml:space="preserve"> MERGEFIELD Number </w:instrTex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separate"/>
      </w:r>
      <w:r w:rsidRPr="00D713A1">
        <w:rPr>
          <w:rFonts w:asciiTheme="minorHAnsi" w:hAnsiTheme="minorHAnsi" w:hint="eastAsia"/>
          <w:color w:val="FF0000"/>
          <w:highlight w:val="yellow"/>
        </w:rPr>
        <w:t>«Number»</w:t>
      </w:r>
      <w:r w:rsidRPr="00D713A1">
        <w:rPr>
          <w:rFonts w:asciiTheme="minorHAnsi" w:hAnsiTheme="minorHAnsi" w:hint="eastAsia"/>
          <w:color w:val="FF0000"/>
          <w:szCs w:val="24"/>
          <w:highlight w:val="yellow"/>
        </w:rPr>
        <w:fldChar w:fldCharType="end"/>
      </w:r>
    </w:p>
    <w:p w14:paraId="245FCE05" w14:textId="6C23E7CD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szCs w:val="24"/>
        </w:rPr>
      </w:pPr>
      <w:r w:rsidRPr="00D713A1">
        <w:rPr>
          <w:rFonts w:asciiTheme="minorHAnsi" w:hAnsiTheme="minorHAnsi" w:hint="eastAsia"/>
        </w:rPr>
        <w:t>我方参考编号：</w: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begin"/>
      </w:r>
      <w:r w:rsidRPr="00D713A1">
        <w:rPr>
          <w:rFonts w:asciiTheme="minorHAnsi" w:hAnsiTheme="minorHAnsi" w:hint="eastAsia"/>
          <w:color w:val="FF0000"/>
          <w:highlight w:val="yellow"/>
        </w:rPr>
        <w:instrText xml:space="preserve"> MERGEFIELD Number </w:instrTex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separate"/>
      </w:r>
      <w:r w:rsidRPr="00D713A1">
        <w:rPr>
          <w:rFonts w:asciiTheme="minorHAnsi" w:hAnsiTheme="minorHAnsi" w:hint="eastAsia"/>
          <w:color w:val="FF0000"/>
          <w:highlight w:val="yellow"/>
        </w:rPr>
        <w:t>«Number»</w:t>
      </w:r>
      <w:r w:rsidRPr="00D713A1">
        <w:rPr>
          <w:rFonts w:asciiTheme="minorHAnsi" w:hAnsiTheme="minorHAnsi" w:hint="eastAsia"/>
          <w:color w:val="FF0000"/>
          <w:szCs w:val="24"/>
          <w:highlight w:val="yellow"/>
        </w:rPr>
        <w:fldChar w:fldCharType="end"/>
      </w:r>
    </w:p>
    <w:p w14:paraId="0A6F48C5" w14:textId="700E19BC" w:rsidR="00D713A1" w:rsidRPr="00D713A1" w:rsidRDefault="00D713A1" w:rsidP="00D713A1">
      <w:pPr>
        <w:tabs>
          <w:tab w:val="left" w:pos="1710"/>
        </w:tabs>
        <w:spacing w:before="120" w:after="120"/>
        <w:rPr>
          <w:rFonts w:asciiTheme="minorHAnsi" w:hAnsiTheme="minorHAnsi"/>
        </w:rPr>
      </w:pPr>
      <w:r w:rsidRPr="00D713A1">
        <w:rPr>
          <w:rFonts w:asciiTheme="minorHAnsi" w:hAnsiTheme="minorHAnsi" w:hint="eastAsia"/>
        </w:rPr>
        <w:t>日期：</w:t>
      </w:r>
      <w:r w:rsidRPr="00D713A1">
        <w:rPr>
          <w:rFonts w:asciiTheme="minorHAnsi" w:hAnsiTheme="minorHAnsi" w:hint="eastAsia"/>
        </w:rPr>
        <w:t xml:space="preserve"> </w:t>
      </w:r>
      <w:r w:rsidRPr="00D713A1">
        <w:rPr>
          <w:rFonts w:asciiTheme="minorHAnsi" w:hAnsiTheme="minorHAnsi" w:hint="eastAsia"/>
        </w:rPr>
        <w:tab/>
      </w:r>
      <w:r w:rsidRPr="00D713A1">
        <w:rPr>
          <w:rFonts w:asciiTheme="minorHAnsi" w:hAnsiTheme="minorHAnsi" w:hint="eastAsia"/>
          <w:color w:val="FF0000"/>
          <w:highlight w:val="yellow"/>
        </w:rPr>
        <w:t>Day Month Year</w:t>
      </w:r>
    </w:p>
    <w:p w14:paraId="6A4774D2" w14:textId="77777777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color w:val="FF0000"/>
          <w:szCs w:val="24"/>
          <w:highlight w:val="yellow"/>
        </w:rPr>
      </w:pPr>
      <w:r w:rsidRPr="00D713A1">
        <w:rPr>
          <w:rFonts w:asciiTheme="minorHAnsi" w:hAnsiTheme="minorHAnsi" w:hint="eastAsia"/>
        </w:rPr>
        <w:t>联系人：</w:t>
      </w:r>
      <w:r w:rsidRPr="00D713A1">
        <w:rPr>
          <w:rFonts w:asciiTheme="minorHAnsi" w:hAnsiTheme="minorHAnsi" w:hint="eastAsia"/>
        </w:rPr>
        <w:tab/>
      </w:r>
      <w:r w:rsidRPr="00D713A1">
        <w:rPr>
          <w:rFonts w:asciiTheme="minorHAnsi" w:hAnsiTheme="minorHAnsi" w:hint="eastAsia"/>
          <w:color w:val="FF0000"/>
          <w:highlight w:val="yellow"/>
        </w:rPr>
        <w:t>John Smith</w:t>
      </w:r>
    </w:p>
    <w:p w14:paraId="52599286" w14:textId="77777777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szCs w:val="24"/>
        </w:rPr>
      </w:pPr>
      <w:r w:rsidRPr="00D713A1">
        <w:rPr>
          <w:rFonts w:asciiTheme="minorHAnsi" w:hAnsiTheme="minorHAnsi" w:hint="eastAsia"/>
        </w:rPr>
        <w:t>直拨电话：</w:t>
      </w:r>
      <w:r w:rsidRPr="00D713A1">
        <w:rPr>
          <w:rFonts w:asciiTheme="minorHAnsi" w:hAnsiTheme="minorHAnsi" w:hint="eastAsia"/>
        </w:rPr>
        <w:tab/>
      </w:r>
      <w:r w:rsidRPr="00D713A1">
        <w:rPr>
          <w:rFonts w:asciiTheme="minorHAnsi" w:hAnsiTheme="minorHAnsi" w:hint="eastAsia"/>
          <w:color w:val="FF0000"/>
          <w:highlight w:val="yellow"/>
        </w:rPr>
        <w:t>01111 111111</w:t>
      </w:r>
    </w:p>
    <w:p w14:paraId="515710A5" w14:textId="78C6599B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color w:val="FF0000"/>
          <w:szCs w:val="24"/>
          <w:highlight w:val="yellow"/>
        </w:rPr>
      </w:pPr>
      <w:r w:rsidRPr="00D713A1">
        <w:rPr>
          <w:rFonts w:asciiTheme="minorHAnsi" w:hAnsiTheme="minorHAnsi" w:hint="eastAsia"/>
        </w:rPr>
        <w:t>电子邮件：</w:t>
      </w:r>
      <w:r w:rsidRPr="00D713A1">
        <w:rPr>
          <w:rFonts w:asciiTheme="minorHAnsi" w:hAnsiTheme="minorHAnsi" w:hint="eastAsia"/>
        </w:rPr>
        <w:t xml:space="preserve"> </w:t>
      </w:r>
      <w:r w:rsidRPr="00D713A1">
        <w:rPr>
          <w:rFonts w:asciiTheme="minorHAnsi" w:hAnsiTheme="minorHAnsi" w:hint="eastAsia"/>
        </w:rPr>
        <w:tab/>
      </w:r>
      <w:hyperlink r:id="rId11">
        <w:r w:rsidRPr="00D713A1">
          <w:rPr>
            <w:rStyle w:val="Hyperlink"/>
            <w:rFonts w:asciiTheme="minorHAnsi" w:hAnsiTheme="minorHAnsi" w:hint="eastAsia"/>
            <w:color w:val="FF0000"/>
            <w:highlight w:val="yellow"/>
          </w:rPr>
          <w:t>John.Smith@anytowncouncil.gov.uk</w:t>
        </w:r>
      </w:hyperlink>
    </w:p>
    <w:p w14:paraId="6F78C016" w14:textId="77777777" w:rsidR="00D713A1" w:rsidRPr="00D713A1" w:rsidRDefault="00D713A1" w:rsidP="00D713A1">
      <w:pPr>
        <w:rPr>
          <w:rFonts w:asciiTheme="minorHAnsi" w:hAnsiTheme="minorHAnsi"/>
          <w:szCs w:val="24"/>
        </w:rPr>
      </w:pPr>
    </w:p>
    <w:p w14:paraId="12D26FDE" w14:textId="77777777" w:rsidR="00D713A1" w:rsidRPr="00410ECE" w:rsidRDefault="00D713A1" w:rsidP="00D713A1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2E1A43DC" w14:textId="77777777" w:rsidR="00D713A1" w:rsidRPr="00516B16" w:rsidRDefault="00D713A1" w:rsidP="00D713A1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40AA08D7" w14:textId="77777777" w:rsidR="00D713A1" w:rsidRPr="00516B16" w:rsidRDefault="00D713A1" w:rsidP="00D713A1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5622099A" w14:textId="77777777" w:rsidR="00D713A1" w:rsidRPr="00516B16" w:rsidRDefault="00D713A1" w:rsidP="00D713A1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72D74F8E" w14:textId="77777777" w:rsidR="00D713A1" w:rsidRPr="00516B16" w:rsidRDefault="00D713A1" w:rsidP="00D713A1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4913E908" w14:textId="77777777" w:rsidR="00D713A1" w:rsidRPr="00EE4313" w:rsidRDefault="00D713A1" w:rsidP="00D713A1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0"/>
        </w:rPr>
      </w:pPr>
    </w:p>
    <w:p w14:paraId="662EB351" w14:textId="644F5662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color w:val="000000"/>
          <w:sz w:val="28"/>
          <w:szCs w:val="24"/>
        </w:rPr>
        <w:t>尊敬的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28A226A9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8"/>
          <w:szCs w:val="24"/>
        </w:rPr>
      </w:pPr>
    </w:p>
    <w:p w14:paraId="4588C152" w14:textId="68F1D9E5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您的意见很重要</w:t>
      </w:r>
    </w:p>
    <w:p w14:paraId="45C86DC5" w14:textId="05FF6845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bookmarkStart w:id="0" w:name="_Hlk8122232"/>
      <w:bookmarkEnd w:id="0"/>
      <w:r w:rsidRPr="00D713A1">
        <w:rPr>
          <w:rFonts w:ascii="Calibri" w:hAnsi="Calibri" w:cs="Arial" w:hint="eastAsia"/>
          <w:color w:val="000000"/>
          <w:sz w:val="28"/>
          <w:szCs w:val="24"/>
        </w:rPr>
        <w:t>我希望邀请您参加全国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202</w:t>
      </w:r>
      <w:r w:rsidR="00E242EA">
        <w:rPr>
          <w:rFonts w:ascii="Calibri" w:hAnsi="Calibri" w:cs="Arial"/>
          <w:color w:val="000000"/>
          <w:sz w:val="28"/>
          <w:szCs w:val="24"/>
        </w:rPr>
        <w:t>4-25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年成人社会关怀调查。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这项调查由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代表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/>
          <w:color w:val="000000"/>
          <w:sz w:val="28"/>
          <w:szCs w:val="24"/>
        </w:rPr>
        <w:t>NHS England</w:t>
      </w:r>
      <w:r>
        <w:rPr>
          <w:rFonts w:ascii="Calibri" w:hAnsi="Calibri" w:cs="Arial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进行。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我们希望让尽可能多的人有机会参与调查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;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这可能意味着我们偶尔会向不愿接收调查的人发送调查。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如果收到此调查给您带来任何困扰，我们深表歉意。</w:t>
      </w:r>
    </w:p>
    <w:p w14:paraId="6FF1E256" w14:textId="2D84FF3F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8"/>
          <w:szCs w:val="24"/>
        </w:rPr>
      </w:pPr>
    </w:p>
    <w:p w14:paraId="6240CD0E" w14:textId="22A54431" w:rsidR="00D713A1" w:rsidRPr="00D713A1" w:rsidRDefault="00D713A1" w:rsidP="00D713A1">
      <w:pPr>
        <w:pStyle w:val="BodyText"/>
        <w:spacing w:after="0"/>
        <w:rPr>
          <w:rFonts w:asciiTheme="minorHAnsi" w:hAnsiTheme="minorHAnsi"/>
          <w:b/>
          <w:color w:val="000000"/>
          <w:sz w:val="32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改善您所在地区的成人社会护理</w:t>
      </w:r>
    </w:p>
    <w:p w14:paraId="48660E81" w14:textId="512BC3A0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b/>
          <w:bCs/>
          <w:color w:val="000000"/>
          <w:sz w:val="28"/>
          <w:szCs w:val="24"/>
        </w:rPr>
        <w:t>请填写随附的调查表参与本调查。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该调查向您询问您对所获得的服务和您的生活质量的看法。</w:t>
      </w:r>
    </w:p>
    <w:p w14:paraId="1216DE83" w14:textId="5AE38545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color w:val="000000"/>
          <w:sz w:val="28"/>
          <w:szCs w:val="24"/>
        </w:rPr>
        <w:t>参加调查的人数越多，最终结果对我们的帮助就越大，因为它能帮助我们评估并改善针对像您这样的人员的本地服务。</w:t>
      </w:r>
    </w:p>
    <w:p w14:paraId="23C18C4C" w14:textId="0DCA0E67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color w:val="000000"/>
          <w:sz w:val="28"/>
          <w:szCs w:val="24"/>
        </w:rPr>
        <w:t>完成问卷后，请在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E46380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之前将其装入邮资预付的信封中寄回。您不需要在信封上粘贴邮票。</w:t>
      </w:r>
    </w:p>
    <w:p w14:paraId="519A33C9" w14:textId="5788D570" w:rsidR="00D713A1" w:rsidRPr="00D713A1" w:rsidRDefault="00D713A1" w:rsidP="00D713A1">
      <w:pPr>
        <w:pStyle w:val="BodyText"/>
        <w:tabs>
          <w:tab w:val="left" w:pos="8610"/>
        </w:tabs>
        <w:spacing w:after="0"/>
        <w:rPr>
          <w:rFonts w:asciiTheme="minorHAnsi" w:hAnsiTheme="minorHAnsi" w:cs="Arial"/>
          <w:color w:val="000000"/>
          <w:sz w:val="28"/>
          <w:szCs w:val="24"/>
        </w:rPr>
      </w:pPr>
    </w:p>
    <w:p w14:paraId="7472427A" w14:textId="3082F5A3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您的信息将被保密</w:t>
      </w:r>
    </w:p>
    <w:p w14:paraId="5DC91162" w14:textId="3BBDFD35" w:rsidR="00D713A1" w:rsidRPr="00C342CA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C342CA">
        <w:rPr>
          <w:rFonts w:ascii="Calibri" w:hAnsi="Calibri" w:cs="Arial" w:hint="eastAsia"/>
          <w:color w:val="000000"/>
          <w:sz w:val="28"/>
          <w:szCs w:val="24"/>
        </w:rPr>
        <w:t>在该页的背面，还有关于本调查的进一步的信息，以及为何选择您参与本调查。如果您有任何疑问或需要我们的协助来填写调查表，请参阅信件末尾的“</w:t>
      </w:r>
      <w:r w:rsidRPr="00C342CA">
        <w:rPr>
          <w:rFonts w:ascii="Calibri" w:hAnsi="Calibri" w:cs="Arial" w:hint="eastAsia"/>
          <w:b/>
          <w:bCs/>
          <w:color w:val="000000"/>
          <w:sz w:val="28"/>
          <w:szCs w:val="24"/>
        </w:rPr>
        <w:t>联系我们</w:t>
      </w:r>
      <w:r w:rsidRPr="00C342CA">
        <w:rPr>
          <w:rFonts w:ascii="Calibri" w:hAnsi="Calibri" w:cs="Arial" w:hint="eastAsia"/>
          <w:color w:val="000000"/>
          <w:sz w:val="28"/>
          <w:szCs w:val="24"/>
        </w:rPr>
        <w:t>”部分。</w:t>
      </w:r>
    </w:p>
    <w:p w14:paraId="34CA5B66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FF0000"/>
          <w:sz w:val="28"/>
          <w:szCs w:val="24"/>
        </w:rPr>
      </w:pPr>
    </w:p>
    <w:p w14:paraId="245D45EF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8"/>
          <w:szCs w:val="24"/>
        </w:rPr>
      </w:pPr>
      <w:r w:rsidRPr="00D713A1">
        <w:rPr>
          <w:rFonts w:asciiTheme="minorHAnsi" w:hAnsiTheme="minorHAnsi" w:hint="eastAsia"/>
          <w:color w:val="000000"/>
          <w:sz w:val="28"/>
        </w:rPr>
        <w:t>非常感谢您抽出时间来帮助成人社会护理服务。</w:t>
      </w:r>
    </w:p>
    <w:p w14:paraId="16427CB4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/>
          <w:sz w:val="28"/>
          <w:szCs w:val="28"/>
        </w:rPr>
      </w:pPr>
    </w:p>
    <w:p w14:paraId="795EC953" w14:textId="3920044D" w:rsidR="00D713A1" w:rsidRPr="00D713A1" w:rsidRDefault="00D713A1" w:rsidP="00D713A1">
      <w:pPr>
        <w:pStyle w:val="BodyText"/>
        <w:spacing w:after="0"/>
        <w:rPr>
          <w:rFonts w:asciiTheme="minorHAnsi" w:hAnsiTheme="minorHAnsi"/>
          <w:sz w:val="28"/>
          <w:szCs w:val="28"/>
        </w:rPr>
      </w:pPr>
      <w:r w:rsidRPr="00D713A1">
        <w:rPr>
          <w:rFonts w:asciiTheme="minorHAnsi" w:hAnsiTheme="minorHAnsi" w:hint="eastAsia"/>
          <w:sz w:val="28"/>
        </w:rPr>
        <w:t>谨致问候</w:t>
      </w:r>
    </w:p>
    <w:p w14:paraId="385D4CE5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6E5BAD67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4E183BCF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12BB438D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7F79313A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</w:p>
    <w:p w14:paraId="72B8C835" w14:textId="097F9B65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lastRenderedPageBreak/>
        <w:t>为什么选择了我？</w:t>
      </w:r>
    </w:p>
    <w:p w14:paraId="6FB1DB03" w14:textId="054FB569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sz w:val="28"/>
          <w:szCs w:val="24"/>
        </w:rPr>
      </w:pPr>
      <w:bookmarkStart w:id="1" w:name="_Hlk40766566"/>
      <w:bookmarkEnd w:id="1"/>
      <w:r w:rsidRPr="00D713A1">
        <w:rPr>
          <w:rFonts w:asciiTheme="minorHAnsi" w:hAnsiTheme="minorHAnsi" w:hint="eastAsia"/>
          <w:sz w:val="28"/>
        </w:rPr>
        <w:t>我们</w:t>
      </w:r>
      <w:r w:rsidRPr="00D713A1">
        <w:rPr>
          <w:rFonts w:asciiTheme="minorHAnsi" w:hAnsiTheme="minorHAnsi" w:hint="eastAsia"/>
          <w:color w:val="000000" w:themeColor="text1"/>
          <w:sz w:val="28"/>
          <w:highlight w:val="yellow"/>
        </w:rPr>
        <w:t>随机</w:t>
      </w:r>
      <w:r w:rsidRPr="00D713A1">
        <w:rPr>
          <w:rFonts w:asciiTheme="minorHAnsi" w:hAnsiTheme="minorHAnsi" w:hint="eastAsia"/>
          <w:color w:val="FF0000"/>
          <w:sz w:val="28"/>
        </w:rPr>
        <w:t xml:space="preserve">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 xml:space="preserve">[remove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‘随机’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 xml:space="preserve"> if whole sampling frame is being surveyed]</w:t>
      </w:r>
      <w:r w:rsidRPr="00D713A1">
        <w:rPr>
          <w:rFonts w:asciiTheme="minorHAnsi" w:hAnsiTheme="minorHAnsi" w:hint="eastAsia"/>
          <w:color w:val="FF0000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挑选了那些</w:t>
      </w:r>
      <w:r w:rsidRPr="00D713A1"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接受由</w:t>
      </w:r>
      <w:r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[your local Social Services Department]</w:t>
      </w:r>
      <w:r>
        <w:rPr>
          <w:rFonts w:asciiTheme="minorHAnsi" w:hAnsiTheme="minorHAnsi"/>
          <w:color w:val="FF0000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付费或者安排护理服务的人员。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比如，您可能住在一个养老院、到一个日间护理中心去、有一个护理工作人员，或者使用餐饮服务</w:t>
      </w:r>
      <w:r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[councils can add one or two additional services specific for their area if they choose to]</w:t>
      </w:r>
      <w:r w:rsidRPr="00D713A1">
        <w:rPr>
          <w:rFonts w:asciiTheme="minorHAnsi" w:hAnsiTheme="minorHAnsi" w:hint="eastAsia"/>
          <w:sz w:val="28"/>
        </w:rPr>
        <w:t>。</w:t>
      </w:r>
    </w:p>
    <w:p w14:paraId="152BF615" w14:textId="0810CBE0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30"/>
          <w:szCs w:val="30"/>
        </w:rPr>
      </w:pPr>
    </w:p>
    <w:p w14:paraId="132B62FF" w14:textId="5A59B111" w:rsidR="00D713A1" w:rsidRPr="00D713A1" w:rsidRDefault="00D713A1" w:rsidP="00D713A1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D713A1">
        <w:rPr>
          <w:rFonts w:ascii="Calibri" w:hAnsi="Calibri" w:cs="Arial" w:hint="eastAsia"/>
          <w:b/>
          <w:color w:val="000000"/>
          <w:sz w:val="32"/>
          <w:szCs w:val="24"/>
        </w:rPr>
        <w:t>我提供的答案会怎样处理？</w:t>
      </w:r>
    </w:p>
    <w:p w14:paraId="0281937A" w14:textId="04E0E2A9" w:rsidR="00D713A1" w:rsidRPr="00D713A1" w:rsidRDefault="00D713A1" w:rsidP="00D713A1">
      <w:pPr>
        <w:rPr>
          <w:rFonts w:ascii="Calibri" w:hAnsi="Calibri" w:cs="Arial"/>
          <w:color w:val="FF0000"/>
          <w:sz w:val="28"/>
          <w:szCs w:val="24"/>
        </w:rPr>
      </w:pPr>
      <w:r w:rsidRPr="00D713A1">
        <w:rPr>
          <w:rFonts w:ascii="Calibri" w:hAnsi="Calibri" w:cs="Arial" w:hint="eastAsia"/>
          <w:sz w:val="28"/>
          <w:szCs w:val="24"/>
          <w:highlight w:val="yellow"/>
        </w:rPr>
        <w:t>您的回答由</w:t>
      </w:r>
      <w:r w:rsidR="00C342CA">
        <w:rPr>
          <w:rFonts w:ascii="Calibri" w:hAnsi="Calibri" w:cs="Arial" w:hint="eastAsia"/>
          <w:sz w:val="28"/>
          <w:szCs w:val="24"/>
          <w:highlight w:val="yellow"/>
        </w:rPr>
        <w:t xml:space="preserve"> </w:t>
      </w:r>
      <w:r w:rsidR="00C342CA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="00C342CA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D713A1">
        <w:rPr>
          <w:rFonts w:ascii="Calibri" w:hAnsi="Calibri" w:cs="Arial" w:hint="eastAsia"/>
          <w:sz w:val="28"/>
          <w:szCs w:val="24"/>
          <w:highlight w:val="yellow"/>
        </w:rPr>
        <w:t>代表</w:t>
      </w:r>
      <w:r w:rsidR="00C342CA">
        <w:rPr>
          <w:rFonts w:ascii="Calibri" w:hAnsi="Calibri" w:cs="Arial" w:hint="eastAsia"/>
          <w:sz w:val="28"/>
          <w:szCs w:val="24"/>
          <w:highlight w:val="yellow"/>
        </w:rPr>
        <w:t xml:space="preserve"> </w:t>
      </w:r>
      <w:r w:rsidR="00C342CA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="00C342CA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D713A1">
        <w:rPr>
          <w:rFonts w:ascii="Calibri" w:hAnsi="Calibri" w:cs="Arial" w:hint="eastAsia"/>
          <w:sz w:val="28"/>
          <w:szCs w:val="24"/>
          <w:highlight w:val="yellow"/>
        </w:rPr>
        <w:t>收集。</w:t>
      </w:r>
    </w:p>
    <w:p w14:paraId="400363B2" w14:textId="098FAF4D" w:rsidR="00D713A1" w:rsidRPr="00C342CA" w:rsidRDefault="00D713A1" w:rsidP="00D713A1">
      <w:pPr>
        <w:rPr>
          <w:rFonts w:asciiTheme="minorHAnsi" w:hAnsiTheme="minorHAnsi"/>
          <w:sz w:val="28"/>
        </w:rPr>
      </w:pPr>
      <w:r w:rsidRPr="00C342CA">
        <w:rPr>
          <w:rFonts w:asciiTheme="minorHAnsi" w:hAnsiTheme="minorHAnsi" w:hint="eastAsia"/>
          <w:sz w:val="28"/>
        </w:rPr>
        <w:t>您的回答是保密的，它不会被传递给直接为您提供服务的任何人。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我们会将结果匿名化，这样没有人可以直接识别您的身份。在与</w:t>
      </w:r>
      <w:r w:rsidR="00C342CA" w:rsidRPr="00C342CA">
        <w:rPr>
          <w:rFonts w:asciiTheme="minorHAnsi" w:hAnsiTheme="minorHAnsi" w:hint="eastAsia"/>
          <w:sz w:val="28"/>
        </w:rPr>
        <w:t xml:space="preserve"> </w:t>
      </w:r>
      <w:r w:rsidR="00C342CA" w:rsidRPr="00C342CA">
        <w:rPr>
          <w:rFonts w:asciiTheme="minorHAnsi" w:hAnsiTheme="minorHAnsi"/>
          <w:sz w:val="28"/>
        </w:rPr>
        <w:t xml:space="preserve">NHS England </w:t>
      </w:r>
      <w:r w:rsidRPr="00C342CA">
        <w:rPr>
          <w:rFonts w:asciiTheme="minorHAnsi" w:hAnsiTheme="minorHAnsi" w:hint="eastAsia"/>
          <w:sz w:val="28"/>
        </w:rPr>
        <w:t>（支持健康和社会护理服务的国家信息和技术组织）</w:t>
      </w:r>
      <w:r w:rsidRPr="00C342CA">
        <w:rPr>
          <w:rFonts w:asciiTheme="minorHAnsi" w:hAnsiTheme="minorHAnsi"/>
          <w:sz w:val="28"/>
        </w:rPr>
        <w:t>共享</w:t>
      </w:r>
      <w:r w:rsidRPr="00C342CA">
        <w:rPr>
          <w:rFonts w:asciiTheme="minorHAnsi" w:hAnsiTheme="minorHAnsi" w:hint="eastAsia"/>
          <w:sz w:val="28"/>
        </w:rPr>
        <w:t>信息之前，我们会删除您的所有个人详细资料（姓名，地址，邮政编码，出生日期，</w:t>
      </w:r>
      <w:r w:rsidR="00C342CA">
        <w:rPr>
          <w:rFonts w:asciiTheme="minorHAnsi" w:hAnsiTheme="minorHAnsi" w:hint="eastAsia"/>
          <w:sz w:val="28"/>
        </w:rPr>
        <w:t xml:space="preserve"> </w:t>
      </w:r>
      <w:r w:rsidR="00C342CA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C342CA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C342CA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C342CA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C342CA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C342CA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C342CA">
        <w:rPr>
          <w:rFonts w:asciiTheme="minorHAnsi" w:hAnsiTheme="minorHAnsi" w:hint="eastAsia"/>
          <w:sz w:val="28"/>
        </w:rPr>
        <w:t>）。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答案将使用唯一的参考代码链接到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="00C342CA" w:rsidRPr="00C342CA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C342CA">
        <w:rPr>
          <w:rFonts w:asciiTheme="minorHAnsi" w:hAnsiTheme="minorHAnsi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持有的一些人口统计信息。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然后，这些匿名调查结果会被研究人员和组织（如卫生和社会护理部）发布和使用，以帮助改善服务。</w:t>
      </w:r>
    </w:p>
    <w:p w14:paraId="5D147C3B" w14:textId="07C75340" w:rsidR="00D713A1" w:rsidRPr="00D713A1" w:rsidRDefault="00D713A1" w:rsidP="00D713A1">
      <w:pPr>
        <w:rPr>
          <w:rFonts w:ascii="Calibri" w:hAnsi="Calibri" w:cs="Arial"/>
          <w:sz w:val="28"/>
          <w:szCs w:val="24"/>
        </w:rPr>
      </w:pPr>
      <w:r w:rsidRPr="00C342CA">
        <w:rPr>
          <w:rFonts w:asciiTheme="minorHAnsi" w:hAnsiTheme="minorHAnsi" w:hint="eastAsia"/>
          <w:sz w:val="28"/>
        </w:rPr>
        <w:t>只有当您提到对您或他人的健康和安全存在风险，或者您的护理遇到严重问题时，我们才会就您的答案与您联系。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在这种情况下，将会有人和您联系，讨论您希望如何处理，但这些人不会是您的社会工作者或护理人员。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您可以在我们的网站和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/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或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[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信息专员办公室网站</w:t>
      </w:r>
      <w:r w:rsidR="00C342CA" w:rsidRPr="00C342CA">
        <w:rPr>
          <w:rFonts w:ascii="Calibri" w:hAnsi="Calibri" w:cs="Arial"/>
          <w:sz w:val="28"/>
          <w:szCs w:val="24"/>
          <w:highlight w:val="yellow"/>
        </w:rPr>
        <w:t>：</w:t>
      </w:r>
      <w:r w:rsidR="00C342CA" w:rsidRPr="00C342CA">
        <w:rPr>
          <w:rFonts w:ascii="Calibri" w:hAnsi="Calibri" w:cs="Arial" w:hint="eastAsia"/>
          <w:sz w:val="28"/>
          <w:szCs w:val="24"/>
          <w:highlight w:val="yellow"/>
        </w:rPr>
        <w:t xml:space="preserve"> </w:t>
      </w:r>
      <w:r w:rsidR="00C342CA" w:rsidRPr="00C342CA">
        <w:rPr>
          <w:rFonts w:ascii="Calibri" w:hAnsi="Calibri" w:cs="Arial"/>
          <w:sz w:val="28"/>
          <w:szCs w:val="24"/>
          <w:highlight w:val="yellow"/>
        </w:rPr>
        <w:t>https://ico.org.uk/for-organisations/guide-to-the-general-data-protection-regulation-gdpr/individual-rights/right-to-be-informed/</w:t>
      </w:r>
      <w:r w:rsidRPr="00C342CA">
        <w:rPr>
          <w:rFonts w:ascii="Calibri" w:hAnsi="Calibri" w:cs="Arial"/>
          <w:sz w:val="28"/>
          <w:szCs w:val="24"/>
          <w:highlight w:val="yellow"/>
        </w:rPr>
        <w:t xml:space="preserve">] </w:t>
      </w:r>
      <w:r w:rsidRPr="00C342CA">
        <w:rPr>
          <w:rFonts w:ascii="Calibri" w:hAnsi="Calibri" w:cs="Arial"/>
          <w:sz w:val="28"/>
          <w:szCs w:val="24"/>
          <w:highlight w:val="yellow"/>
        </w:rPr>
        <w:t>上找到有关您的权利的更多信息</w:t>
      </w:r>
      <w:r w:rsidRPr="00C342CA">
        <w:rPr>
          <w:rFonts w:ascii="Calibri" w:hAnsi="Calibri" w:cs="Arial"/>
          <w:sz w:val="28"/>
          <w:szCs w:val="24"/>
          <w:highlight w:val="yellow"/>
        </w:rPr>
        <w:t xml:space="preserve"> [</w:t>
      </w:r>
      <w:r w:rsidRPr="00C342CA">
        <w:rPr>
          <w:rFonts w:ascii="Calibri" w:hAnsi="Calibri" w:cs="Arial"/>
          <w:sz w:val="28"/>
          <w:szCs w:val="24"/>
          <w:highlight w:val="yellow"/>
        </w:rPr>
        <w:t>在提供的单独信息表中</w:t>
      </w:r>
      <w:r w:rsidRPr="00C342CA">
        <w:rPr>
          <w:rFonts w:ascii="Calibri" w:hAnsi="Calibri" w:cs="Arial"/>
          <w:sz w:val="28"/>
          <w:szCs w:val="24"/>
          <w:highlight w:val="yellow"/>
        </w:rPr>
        <w:t>]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.</w:t>
      </w:r>
    </w:p>
    <w:p w14:paraId="5A07DB4B" w14:textId="75DE7032" w:rsidR="00D713A1" w:rsidRPr="00D713A1" w:rsidRDefault="00D713A1" w:rsidP="00D713A1">
      <w:pPr>
        <w:rPr>
          <w:rFonts w:asciiTheme="minorHAnsi" w:hAnsiTheme="minorHAnsi" w:cs="Arial"/>
          <w:sz w:val="30"/>
          <w:szCs w:val="30"/>
        </w:rPr>
      </w:pPr>
    </w:p>
    <w:p w14:paraId="6C9AD78B" w14:textId="7AF56177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是否有人可以帮忙填写这一调查问卷？</w:t>
      </w:r>
    </w:p>
    <w:p w14:paraId="4EFC0F1C" w14:textId="17B498FB" w:rsidR="00D713A1" w:rsidRPr="00C342CA" w:rsidRDefault="00D713A1" w:rsidP="00D713A1">
      <w:pPr>
        <w:rPr>
          <w:rFonts w:asciiTheme="minorHAnsi" w:hAnsiTheme="minorHAnsi"/>
          <w:sz w:val="28"/>
        </w:rPr>
      </w:pPr>
      <w:r w:rsidRPr="00D713A1">
        <w:rPr>
          <w:rFonts w:asciiTheme="minorHAnsi" w:hAnsiTheme="minorHAnsi" w:hint="eastAsia"/>
          <w:sz w:val="28"/>
        </w:rPr>
        <w:t>是的，我们可以提供大量的帮助。您可以要求提供一份使用其他语言或更大字体或容易阅读的版本。您也可以要求通过电话或面对面完成调查。如果您有任何请求或疑问，请使用下面的“联系我们”部分中的详细信息联系我们。</w:t>
      </w:r>
    </w:p>
    <w:p w14:paraId="17F4A35A" w14:textId="46DFE507" w:rsidR="00D713A1" w:rsidRPr="00C342CA" w:rsidRDefault="00D713A1" w:rsidP="00D713A1">
      <w:pPr>
        <w:rPr>
          <w:rFonts w:asciiTheme="minorHAnsi" w:hAnsiTheme="minorHAnsi"/>
          <w:sz w:val="28"/>
        </w:rPr>
      </w:pPr>
      <w:r w:rsidRPr="00D713A1">
        <w:rPr>
          <w:rFonts w:asciiTheme="minorHAnsi" w:hAnsiTheme="minorHAnsi" w:hint="eastAsia"/>
          <w:sz w:val="28"/>
        </w:rPr>
        <w:t>如果您觉得自己无法完成调查问卷的填写，则可以请朋友或亲戚帮助您；但是，重要的是您的观点和经验，因此他们替您填写的内容必须完全反映您对问题的确切回答。您也可以使用以下联系方式，要求我们安排一名独立的工作人员来帮助您完成这项调查。</w:t>
      </w:r>
    </w:p>
    <w:p w14:paraId="516EEA3F" w14:textId="71832778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</w:p>
    <w:p w14:paraId="17D0CF8F" w14:textId="122C8820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我必须填写这一问卷调查吗？</w:t>
      </w:r>
    </w:p>
    <w:p w14:paraId="6EF46B41" w14:textId="065DA0CA" w:rsidR="00D713A1" w:rsidRPr="00C342CA" w:rsidRDefault="00D713A1" w:rsidP="00D713A1">
      <w:pPr>
        <w:rPr>
          <w:rFonts w:asciiTheme="minorHAnsi" w:hAnsiTheme="minorHAnsi"/>
          <w:sz w:val="28"/>
        </w:rPr>
      </w:pPr>
      <w:r w:rsidRPr="00C342CA">
        <w:rPr>
          <w:rFonts w:asciiTheme="minorHAnsi" w:hAnsiTheme="minorHAnsi" w:hint="eastAsia"/>
          <w:sz w:val="28"/>
        </w:rPr>
        <w:t>您不一定非参加这项调查。如果您选择参加这项调查，也不必回答所有的问题。无论您选择参加还是不参加，该调查都不会对您获得的服务或待遇产生任何影响。</w:t>
      </w:r>
    </w:p>
    <w:p w14:paraId="34C3595F" w14:textId="77777777" w:rsidR="00D713A1" w:rsidRPr="00D713A1" w:rsidRDefault="00D713A1" w:rsidP="00D713A1">
      <w:pPr>
        <w:rPr>
          <w:rFonts w:asciiTheme="minorHAnsi" w:hAnsiTheme="minorHAnsi" w:cs="Arial"/>
          <w:color w:val="000000"/>
          <w:sz w:val="28"/>
          <w:szCs w:val="24"/>
        </w:rPr>
      </w:pPr>
    </w:p>
    <w:p w14:paraId="45485F4A" w14:textId="782F315F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我会收到提醒信件吗？</w:t>
      </w:r>
    </w:p>
    <w:p w14:paraId="32FFE505" w14:textId="0DA7E33D" w:rsidR="00D713A1" w:rsidRPr="00C342CA" w:rsidRDefault="00D713A1" w:rsidP="00D713A1">
      <w:pPr>
        <w:rPr>
          <w:rFonts w:asciiTheme="minorHAnsi" w:hAnsiTheme="minorHAnsi"/>
          <w:sz w:val="28"/>
        </w:rPr>
      </w:pPr>
      <w:r w:rsidRPr="00D713A1">
        <w:rPr>
          <w:rFonts w:asciiTheme="minorHAnsi" w:hAnsiTheme="minorHAnsi" w:hint="eastAsia"/>
          <w:sz w:val="28"/>
        </w:rPr>
        <w:t>如果我们没有收到您的来信，我们将在未来几周内寄送一封提醒函。但是，如果您不想参加，为了确保您不会收到提醒函，请您把空白的调查表退还给我们，或用这个电</w:t>
      </w:r>
      <w:r w:rsidRPr="00D713A1">
        <w:rPr>
          <w:rFonts w:asciiTheme="minorHAnsi" w:hAnsiTheme="minorHAnsi" w:hint="eastAsia"/>
          <w:sz w:val="28"/>
        </w:rPr>
        <w:lastRenderedPageBreak/>
        <w:t>话号码</w:t>
      </w:r>
      <w:r w:rsidR="00C342CA">
        <w:rPr>
          <w:rFonts w:asciiTheme="minorHAnsi" w:hAnsiTheme="minorHAnsi" w:hint="eastAsia"/>
          <w:sz w:val="28"/>
        </w:rPr>
        <w:t xml:space="preserve"> </w:t>
      </w:r>
      <w:r w:rsidR="00C342CA" w:rsidRPr="000B634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="00C342CA">
        <w:rPr>
          <w:rFonts w:ascii="Calibri" w:hAnsi="Calibri" w:cs="Arial"/>
          <w:color w:val="FF0000"/>
          <w:sz w:val="28"/>
          <w:szCs w:val="24"/>
          <w:lang w:eastAsia="en-GB"/>
        </w:rPr>
        <w:t xml:space="preserve"> </w:t>
      </w:r>
      <w:r w:rsidRPr="00D713A1">
        <w:rPr>
          <w:rFonts w:asciiTheme="minorHAnsi" w:hAnsiTheme="minorHAnsi" w:hint="eastAsia"/>
          <w:sz w:val="28"/>
        </w:rPr>
        <w:t>和我们联系。下面的“联系我们”部分提供了更多的联系方式。</w:t>
      </w:r>
    </w:p>
    <w:p w14:paraId="73B967BA" w14:textId="300AFE95" w:rsidR="00D713A1" w:rsidRPr="00D713A1" w:rsidRDefault="00D713A1" w:rsidP="00D713A1">
      <w:pPr>
        <w:rPr>
          <w:rFonts w:asciiTheme="minorHAnsi" w:hAnsiTheme="minorHAnsi" w:cs="Arial"/>
          <w:sz w:val="28"/>
          <w:szCs w:val="24"/>
        </w:rPr>
      </w:pPr>
    </w:p>
    <w:p w14:paraId="643934FC" w14:textId="2764E462" w:rsidR="00D713A1" w:rsidRPr="00D713A1" w:rsidRDefault="00D713A1" w:rsidP="00D713A1">
      <w:pPr>
        <w:keepNext/>
        <w:spacing w:before="120" w:after="60"/>
        <w:outlineLvl w:val="0"/>
        <w:rPr>
          <w:rFonts w:asciiTheme="minorHAnsi" w:hAnsiTheme="minorHAnsi" w:cs="Arial"/>
          <w:b/>
          <w:bCs/>
          <w:kern w:val="32"/>
          <w:sz w:val="32"/>
          <w:szCs w:val="36"/>
        </w:rPr>
      </w:pPr>
      <w:r w:rsidRPr="00D713A1">
        <w:rPr>
          <w:rFonts w:asciiTheme="minorHAnsi" w:hAnsiTheme="minorHAnsi" w:hint="eastAsia"/>
          <w:b/>
          <w:sz w:val="32"/>
        </w:rPr>
        <w:t>联系我们</w:t>
      </w:r>
    </w:p>
    <w:p w14:paraId="3CC8075D" w14:textId="10425B7F" w:rsidR="00D713A1" w:rsidRPr="00D713A1" w:rsidRDefault="00D713A1" w:rsidP="00D713A1">
      <w:pPr>
        <w:keepNext/>
        <w:spacing w:before="120" w:after="60"/>
        <w:outlineLvl w:val="0"/>
        <w:rPr>
          <w:rFonts w:asciiTheme="minorHAnsi" w:hAnsiTheme="minorHAnsi" w:cs="Arial"/>
          <w:sz w:val="28"/>
          <w:szCs w:val="24"/>
        </w:rPr>
      </w:pPr>
      <w:r w:rsidRPr="00D713A1">
        <w:rPr>
          <w:rFonts w:asciiTheme="minorHAnsi" w:hAnsiTheme="minorHAnsi" w:hint="eastAsia"/>
          <w:b/>
          <w:sz w:val="28"/>
        </w:rPr>
        <w:t>关于寻求独立人员的支持和咨询</w:t>
      </w:r>
    </w:p>
    <w:p w14:paraId="3A146DE0" w14:textId="526E7048" w:rsidR="00D713A1" w:rsidRPr="00D713A1" w:rsidRDefault="00D713A1" w:rsidP="00D713A1">
      <w:pPr>
        <w:keepNext/>
        <w:outlineLvl w:val="2"/>
        <w:rPr>
          <w:rFonts w:asciiTheme="minorHAnsi" w:hAnsiTheme="minorHAnsi" w:cs="Arial"/>
          <w:color w:val="FF0000"/>
          <w:sz w:val="28"/>
          <w:szCs w:val="24"/>
          <w:highlight w:val="yellow"/>
        </w:rPr>
      </w:pP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[Councils must include details of a telephone help line/advocacy group through which assistance in completing the survey can be arranged]</w:t>
      </w:r>
    </w:p>
    <w:p w14:paraId="092B8EB7" w14:textId="5031AC2A" w:rsidR="00D713A1" w:rsidRPr="00D713A1" w:rsidRDefault="00D713A1" w:rsidP="00D713A1">
      <w:pPr>
        <w:keepNext/>
        <w:spacing w:before="120" w:after="60"/>
        <w:outlineLvl w:val="0"/>
        <w:rPr>
          <w:rFonts w:asciiTheme="minorHAnsi" w:hAnsiTheme="minorHAnsi" w:cs="Arial"/>
          <w:sz w:val="28"/>
          <w:szCs w:val="24"/>
        </w:rPr>
      </w:pPr>
      <w:bookmarkStart w:id="2" w:name="_Hlk8122253"/>
      <w:r w:rsidRPr="00D713A1">
        <w:rPr>
          <w:rFonts w:asciiTheme="minorHAnsi" w:hAnsiTheme="minorHAnsi" w:hint="eastAsia"/>
          <w:b/>
          <w:sz w:val="28"/>
        </w:rPr>
        <w:t>关于独立投诉的事宜</w:t>
      </w:r>
    </w:p>
    <w:p w14:paraId="670EA7A5" w14:textId="77777777" w:rsidR="00D713A1" w:rsidRPr="00D713A1" w:rsidRDefault="00D713A1" w:rsidP="00D713A1">
      <w:pPr>
        <w:keepNext/>
        <w:outlineLvl w:val="2"/>
        <w:rPr>
          <w:rFonts w:asciiTheme="minorHAnsi" w:hAnsiTheme="minorHAnsi" w:cs="Arial"/>
          <w:color w:val="FF0000"/>
          <w:sz w:val="28"/>
          <w:szCs w:val="24"/>
          <w:highlight w:val="yellow"/>
        </w:rPr>
      </w:pP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[Councils must include details of an independent complaints procedure including contact details and a brief summary of the process]</w:t>
      </w:r>
    </w:p>
    <w:bookmarkEnd w:id="2"/>
    <w:p w14:paraId="5094109D" w14:textId="77777777" w:rsidR="00D713A1" w:rsidRPr="00D713A1" w:rsidRDefault="00D713A1" w:rsidP="00D713A1">
      <w:pPr>
        <w:keepNext/>
        <w:outlineLvl w:val="2"/>
        <w:rPr>
          <w:rFonts w:asciiTheme="minorHAnsi" w:hAnsiTheme="minorHAnsi" w:cs="Arial"/>
          <w:sz w:val="28"/>
          <w:szCs w:val="24"/>
        </w:rPr>
      </w:pPr>
    </w:p>
    <w:p w14:paraId="3ED9E4F9" w14:textId="50EE236C" w:rsidR="00D713A1" w:rsidRPr="00D713A1" w:rsidRDefault="00D713A1" w:rsidP="00D713A1">
      <w:pPr>
        <w:keepNext/>
        <w:spacing w:after="60"/>
        <w:outlineLvl w:val="2"/>
        <w:rPr>
          <w:rFonts w:asciiTheme="minorHAnsi" w:hAnsiTheme="minorHAnsi" w:cs="Arial"/>
          <w:sz w:val="28"/>
          <w:szCs w:val="24"/>
          <w:u w:val="single"/>
        </w:rPr>
      </w:pPr>
      <w:r w:rsidRPr="00D713A1">
        <w:rPr>
          <w:rFonts w:asciiTheme="minorHAnsi" w:hAnsiTheme="minorHAnsi" w:hint="eastAsia"/>
          <w:sz w:val="28"/>
          <w:u w:val="single"/>
        </w:rPr>
        <w:t>就本调查提出的要求和查询</w:t>
      </w:r>
    </w:p>
    <w:p w14:paraId="4831F4C8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 xml:space="preserve">[telephone number] </w:t>
      </w:r>
      <w:r w:rsidRPr="00D713A1">
        <w:rPr>
          <w:rFonts w:asciiTheme="minorHAnsi" w:hAnsiTheme="minorHAnsi" w:hint="eastAsia"/>
          <w:color w:val="FF0000"/>
          <w:sz w:val="28"/>
          <w:highlight w:val="yellow"/>
          <w:shd w:val="clear" w:color="auto" w:fill="FFFF00"/>
        </w:rPr>
        <w:t>(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Monday to Friday between 10.00 am and 12.00 noon, or between 2.00 pm and 4.00 pm) [Councils can vary these hours or expand this e.g. to say leave a message and someone will get back to you]</w:t>
      </w:r>
    </w:p>
    <w:p w14:paraId="3F886BB5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[email]</w:t>
      </w:r>
    </w:p>
    <w:p w14:paraId="6F98CA6E" w14:textId="77777777" w:rsidR="00D713A1" w:rsidRPr="00D713A1" w:rsidRDefault="00D713A1" w:rsidP="00D713A1">
      <w:pPr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[postal address]</w:t>
      </w:r>
    </w:p>
    <w:p w14:paraId="539AC955" w14:textId="77777777" w:rsidR="00D713A1" w:rsidRPr="00D713A1" w:rsidRDefault="00D713A1" w:rsidP="00D713A1">
      <w:pPr>
        <w:keepNext/>
        <w:spacing w:before="120" w:after="60"/>
        <w:outlineLvl w:val="2"/>
        <w:rPr>
          <w:rFonts w:asciiTheme="minorHAnsi" w:hAnsiTheme="minorHAnsi" w:cs="Arial"/>
          <w:sz w:val="28"/>
          <w:szCs w:val="24"/>
          <w:u w:val="single"/>
        </w:rPr>
      </w:pPr>
      <w:r w:rsidRPr="00D713A1">
        <w:rPr>
          <w:rFonts w:asciiTheme="minorHAnsi" w:hAnsiTheme="minorHAnsi" w:hint="eastAsia"/>
          <w:sz w:val="28"/>
          <w:u w:val="single"/>
        </w:rPr>
        <w:t>就对您的护理或者支持服务提出的询问</w:t>
      </w:r>
    </w:p>
    <w:p w14:paraId="742AA6F4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[telephone number</w:t>
      </w:r>
      <w:r w:rsidRPr="00D713A1">
        <w:rPr>
          <w:rFonts w:asciiTheme="minorHAnsi" w:hAnsiTheme="minorHAnsi" w:hint="eastAsia"/>
          <w:color w:val="FF0000"/>
          <w:sz w:val="28"/>
          <w:highlight w:val="yellow"/>
          <w:shd w:val="clear" w:color="auto" w:fill="FFFF00"/>
        </w:rPr>
        <w:t>] (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Monday to Friday between 10.00 am and 12.00 noon, or between 2.00 pm and 4.00 pm) [Councils can vary these hours or expand this e.g. to say leave a message and someone will get back to you]</w:t>
      </w:r>
    </w:p>
    <w:p w14:paraId="2353E01E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[email]</w:t>
      </w:r>
    </w:p>
    <w:p w14:paraId="0B900573" w14:textId="31E5CE61" w:rsidR="00D713A1" w:rsidRPr="00D713A1" w:rsidRDefault="00D713A1" w:rsidP="00D713A1">
      <w:pPr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[postal address]</w:t>
      </w:r>
    </w:p>
    <w:sectPr w:rsidR="00D713A1" w:rsidRPr="00D713A1" w:rsidSect="00D713A1">
      <w:footerReference w:type="default" r:id="rId12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65DB5" w14:textId="77777777" w:rsidR="00D713A1" w:rsidRDefault="00D713A1" w:rsidP="00D713A1">
      <w:r>
        <w:separator/>
      </w:r>
    </w:p>
  </w:endnote>
  <w:endnote w:type="continuationSeparator" w:id="0">
    <w:p w14:paraId="43ABF4D5" w14:textId="77777777" w:rsidR="00D713A1" w:rsidRDefault="00D713A1" w:rsidP="00D7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9454" w14:textId="7A0429CD" w:rsidR="00D713A1" w:rsidRPr="003D63F3" w:rsidRDefault="00D713A1" w:rsidP="00D713A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27A75" w14:textId="77777777" w:rsidR="00D713A1" w:rsidRDefault="00D713A1" w:rsidP="00D713A1">
      <w:r>
        <w:separator/>
      </w:r>
    </w:p>
  </w:footnote>
  <w:footnote w:type="continuationSeparator" w:id="0">
    <w:p w14:paraId="76897C66" w14:textId="77777777" w:rsidR="00D713A1" w:rsidRDefault="00D713A1" w:rsidP="00D71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870802624">
    <w:abstractNumId w:val="1"/>
  </w:num>
  <w:num w:numId="2" w16cid:durableId="16562524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26122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8599516">
    <w:abstractNumId w:val="2"/>
  </w:num>
  <w:num w:numId="5" w16cid:durableId="463541363">
    <w:abstractNumId w:val="4"/>
  </w:num>
  <w:num w:numId="6" w16cid:durableId="71051677">
    <w:abstractNumId w:val="3"/>
  </w:num>
  <w:num w:numId="7" w16cid:durableId="100416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D713A1"/>
    <w:rsid w:val="00C342CA"/>
    <w:rsid w:val="00D713A1"/>
    <w:rsid w:val="00E2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eastAsia="SimSun" w:hAnsi="Arial"/>
      <w:sz w:val="24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SimSun" w:hAnsi="Arial"/>
      <w:sz w:val="24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/>
      <w:b/>
      <w:color w:val="800000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3CA97E-3EF9-48DA-ADC8-7FE35B2A0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08F59F-8899-48DC-BF94-D9A67A39A8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25AEB-6506-4507-86FB-340AE087C381}">
  <ds:schemaRefs>
    <ds:schemaRef ds:uri="http://purl.org/dc/terms/"/>
    <ds:schemaRef ds:uri="d295689f-5d62-4e7b-acb2-cad17591daec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7a7f854-b597-490d-a16d-9d5e9fe794e2"/>
    <ds:schemaRef ds:uri="aa48f6bc-9a97-46ff-b31f-ce9bd696e37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23</TotalTime>
  <Pages>3</Pages>
  <Words>1547</Words>
  <Characters>2561</Characters>
  <Application>Microsoft Office Word</Application>
  <DocSecurity>0</DocSecurity>
  <Lines>21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10</cp:revision>
  <cp:lastPrinted>2017-08-18T14:08:00Z</cp:lastPrinted>
  <dcterms:created xsi:type="dcterms:W3CDTF">2020-12-02T13:49:00Z</dcterms:created>
  <dcterms:modified xsi:type="dcterms:W3CDTF">2024-06-04T07:20:00Z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707b70c9-d2f3-442f-b31a-2e2b9996ee50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